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2409D" w14:textId="77777777" w:rsidR="000F58D3" w:rsidRDefault="000F58D3" w:rsidP="000F58D3">
      <w:pPr>
        <w:pStyle w:val="NoSpacing"/>
      </w:pPr>
      <w:r>
        <w:rPr>
          <w:u w:val="single"/>
        </w:rPr>
        <w:t>Richard CRAMPE</w:t>
      </w:r>
      <w:r>
        <w:t xml:space="preserve">     (fl.1450)</w:t>
      </w:r>
    </w:p>
    <w:p w14:paraId="4AC586CC" w14:textId="77777777" w:rsidR="000F58D3" w:rsidRDefault="000F58D3" w:rsidP="000F58D3">
      <w:pPr>
        <w:pStyle w:val="NoSpacing"/>
      </w:pPr>
      <w:r>
        <w:t>of Brentwood, Essex. Yeoman.</w:t>
      </w:r>
    </w:p>
    <w:p w14:paraId="16D1300E" w14:textId="77777777" w:rsidR="000F58D3" w:rsidRDefault="000F58D3" w:rsidP="000F58D3">
      <w:pPr>
        <w:pStyle w:val="NoSpacing"/>
      </w:pPr>
    </w:p>
    <w:p w14:paraId="722D4ACC" w14:textId="77777777" w:rsidR="000F58D3" w:rsidRDefault="000F58D3" w:rsidP="000F58D3">
      <w:pPr>
        <w:pStyle w:val="NoSpacing"/>
      </w:pPr>
    </w:p>
    <w:p w14:paraId="31A032FF" w14:textId="77777777" w:rsidR="005024A9" w:rsidRDefault="005024A9" w:rsidP="005024A9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69D12113" w14:textId="77777777" w:rsidR="005024A9" w:rsidRDefault="005024A9" w:rsidP="005024A9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16EEB7D6" w14:textId="20AE8D16" w:rsidR="005024A9" w:rsidRDefault="005024A9" w:rsidP="005024A9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</w:p>
    <w:p w14:paraId="5F0F4FBA" w14:textId="5B5D2DB0" w:rsidR="005024A9" w:rsidRDefault="005024A9" w:rsidP="005024A9">
      <w:pPr>
        <w:pStyle w:val="NoSpacing"/>
      </w:pPr>
      <w:r>
        <w:tab/>
      </w:r>
      <w:r>
        <w:tab/>
        <w:t>small in E</w:t>
      </w:r>
      <w:r>
        <w:t>s</w:t>
      </w:r>
      <w:r>
        <w:t xml:space="preserve">sex the taxes of a fifteenth and a tenth, payable at </w:t>
      </w:r>
    </w:p>
    <w:p w14:paraId="69727B3E" w14:textId="77777777" w:rsidR="005024A9" w:rsidRDefault="005024A9" w:rsidP="005024A9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0B756494" w14:textId="636737CB" w:rsidR="005024A9" w:rsidRDefault="005024A9" w:rsidP="005024A9">
      <w:pPr>
        <w:pStyle w:val="NoSpacing"/>
        <w:ind w:left="720" w:firstLine="720"/>
      </w:pPr>
      <w:r>
        <w:t>(C.F.R. 1430-37 p.68)</w:t>
      </w:r>
    </w:p>
    <w:p w14:paraId="4E9B5969" w14:textId="77777777" w:rsidR="000F58D3" w:rsidRDefault="000F58D3" w:rsidP="000F58D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p.355)</w:t>
      </w:r>
    </w:p>
    <w:p w14:paraId="38C2012A" w14:textId="77777777" w:rsidR="000F58D3" w:rsidRDefault="000F58D3" w:rsidP="000F58D3">
      <w:pPr>
        <w:pStyle w:val="NoSpacing"/>
      </w:pPr>
    </w:p>
    <w:p w14:paraId="05B370F1" w14:textId="77777777" w:rsidR="000F58D3" w:rsidRDefault="000F58D3" w:rsidP="000F58D3">
      <w:pPr>
        <w:pStyle w:val="NoSpacing"/>
      </w:pPr>
    </w:p>
    <w:p w14:paraId="5000885E" w14:textId="77777777" w:rsidR="000F58D3" w:rsidRDefault="000F58D3" w:rsidP="000F58D3">
      <w:pPr>
        <w:pStyle w:val="NoSpacing"/>
      </w:pPr>
      <w:r>
        <w:t>15 September 2016</w:t>
      </w:r>
    </w:p>
    <w:p w14:paraId="2F9EC214" w14:textId="5EACD3DC" w:rsidR="005024A9" w:rsidRPr="00506385" w:rsidRDefault="005024A9" w:rsidP="000F58D3">
      <w:pPr>
        <w:pStyle w:val="NoSpacing"/>
      </w:pPr>
      <w:r>
        <w:t>8 April 2025</w:t>
      </w:r>
    </w:p>
    <w:p w14:paraId="3F7C6E8B" w14:textId="77777777" w:rsidR="005024A9" w:rsidRPr="000F58D3" w:rsidRDefault="005024A9" w:rsidP="00E71FC3">
      <w:pPr>
        <w:pStyle w:val="NoSpacing"/>
      </w:pPr>
    </w:p>
    <w:sectPr w:rsidR="006B2F86" w:rsidRPr="000F58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C1E84" w14:textId="77777777" w:rsidR="000F58D3" w:rsidRDefault="000F58D3" w:rsidP="00E71FC3">
      <w:pPr>
        <w:spacing w:after="0" w:line="240" w:lineRule="auto"/>
      </w:pPr>
      <w:r>
        <w:separator/>
      </w:r>
    </w:p>
  </w:endnote>
  <w:endnote w:type="continuationSeparator" w:id="0">
    <w:p w14:paraId="12F12DBA" w14:textId="77777777" w:rsidR="000F58D3" w:rsidRDefault="000F58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DA9C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8EC9C" w14:textId="77777777" w:rsidR="000F58D3" w:rsidRDefault="000F58D3" w:rsidP="00E71FC3">
      <w:pPr>
        <w:spacing w:after="0" w:line="240" w:lineRule="auto"/>
      </w:pPr>
      <w:r>
        <w:separator/>
      </w:r>
    </w:p>
  </w:footnote>
  <w:footnote w:type="continuationSeparator" w:id="0">
    <w:p w14:paraId="7D7C2950" w14:textId="77777777" w:rsidR="000F58D3" w:rsidRDefault="000F58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8D3"/>
    <w:rsid w:val="000F58D3"/>
    <w:rsid w:val="001A7C09"/>
    <w:rsid w:val="005024A9"/>
    <w:rsid w:val="00733BE7"/>
    <w:rsid w:val="00AB52E8"/>
    <w:rsid w:val="00B16D3F"/>
    <w:rsid w:val="00E71FC3"/>
    <w:rsid w:val="00EF4813"/>
    <w:rsid w:val="00F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246AD"/>
  <w15:chartTrackingRefBased/>
  <w15:docId w15:val="{AC18B774-4D2B-46A9-9A2E-E03BDCAA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2016-09-15T18:46:00Z</dcterms:created>
  <dcterms:modified xsi:type="dcterms:W3CDTF">2025-04-08T06:40:00Z</dcterms:modified>
</cp:coreProperties>
</file>